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37E3" w:rsidR="00EB6168" w:rsidP="00EB6168" w:rsidRDefault="00EB6168" w14:paraId="972a7dd" w14:textId="972a7dd">
      <w:pPr>
        <w15:collapsed w:val="false"/>
        <w:rPr>
          <w:rFonts w:ascii="Arial" w:hAnsi="Arial" w:cs="Arial"/>
        </w:rPr>
      </w:pPr>
      <w:bookmarkStart w:name="_GoBack" w:id="0"/>
      <w:bookmarkEnd w:id="0"/>
      <w:r w:rsidRPr="008937E3">
        <w:rPr>
          <w:rFonts w:ascii="Arial" w:hAnsi="Arial" w:cs="Arial"/>
        </w:rPr>
        <w:tab/>
      </w:r>
      <w:r w:rsidRPr="008937E3">
        <w:rPr>
          <w:rFonts w:ascii="Arial" w:hAnsi="Arial" w:cs="Arial"/>
        </w:rPr>
        <w:tab/>
      </w:r>
      <w:r w:rsidRPr="008937E3">
        <w:rPr>
          <w:rFonts w:ascii="Arial" w:hAnsi="Arial" w:cs="Arial"/>
        </w:rPr>
        <w:tab/>
      </w:r>
      <w:r w:rsidRPr="008937E3">
        <w:rPr>
          <w:rFonts w:ascii="Arial" w:hAnsi="Arial" w:cs="Arial"/>
        </w:rPr>
        <w:tab/>
      </w:r>
      <w:r w:rsidRPr="008937E3">
        <w:rPr>
          <w:rFonts w:ascii="Arial" w:hAnsi="Arial" w:cs="Arial"/>
        </w:rPr>
        <w:tab/>
      </w:r>
      <w:r w:rsidRPr="008937E3">
        <w:rPr>
          <w:rFonts w:ascii="Arial" w:hAnsi="Arial" w:cs="Arial"/>
        </w:rPr>
        <w:tab/>
      </w:r>
      <w:r w:rsidRPr="008937E3">
        <w:rPr>
          <w:rFonts w:ascii="Arial" w:hAnsi="Arial" w:cs="Arial"/>
        </w:rPr>
        <w:tab/>
      </w:r>
    </w:p>
    <w:p w:rsidRPr="008937E3" w:rsidR="00582FAC" w:rsidP="00EB6168" w:rsidRDefault="00EB6168">
      <w:pPr>
        <w:rPr>
          <w:rFonts w:ascii="Arial" w:hAnsi="Arial" w:cs="Arial"/>
        </w:rPr>
      </w:pPr>
      <w:r w:rsidRPr="008937E3">
        <w:rPr>
          <w:rFonts w:ascii="Arial" w:hAnsi="Arial" w:cs="Arial"/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3900" cy="965200"/>
            <wp:effectExtent l="0" t="0" r="0" b="6350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37E3" w:rsidR="00A940BE">
        <w:rPr>
          <w:rFonts w:ascii="Arial" w:hAnsi="Arial" w:cs="Arial"/>
        </w:rPr>
        <w:t xml:space="preserve">                                                                                                  </w:t>
      </w:r>
    </w:p>
    <w:p w:rsidRPr="008937E3" w:rsidR="00582FAC" w:rsidP="00EB6168" w:rsidRDefault="00582FAC">
      <w:pPr>
        <w:rPr>
          <w:rFonts w:ascii="Arial" w:hAnsi="Arial" w:cs="Arial"/>
        </w:rPr>
      </w:pPr>
    </w:p>
    <w:p w:rsidRPr="008937E3" w:rsidR="00582FAC" w:rsidP="00EB6168" w:rsidRDefault="00582FAC">
      <w:pPr>
        <w:rPr>
          <w:rFonts w:ascii="Arial" w:hAnsi="Arial" w:cs="Arial"/>
        </w:rPr>
      </w:pPr>
    </w:p>
    <w:p w:rsidRPr="008937E3" w:rsidR="00582FAC" w:rsidP="00EB6168" w:rsidRDefault="00582FAC">
      <w:pPr>
        <w:rPr>
          <w:rFonts w:ascii="Arial" w:hAnsi="Arial" w:cs="Arial"/>
        </w:rPr>
      </w:pPr>
    </w:p>
    <w:p w:rsidRPr="008937E3" w:rsidR="00582FAC" w:rsidP="00EB6168" w:rsidRDefault="00582FAC">
      <w:pPr>
        <w:rPr>
          <w:rFonts w:ascii="Arial" w:hAnsi="Arial" w:cs="Arial"/>
        </w:rPr>
      </w:pPr>
    </w:p>
    <w:p w:rsidRPr="008937E3" w:rsidR="00582FAC" w:rsidP="00EB6168" w:rsidRDefault="00582FAC">
      <w:pPr>
        <w:rPr>
          <w:rFonts w:ascii="Arial" w:hAnsi="Arial" w:cs="Arial"/>
        </w:rPr>
      </w:pPr>
    </w:p>
    <w:p w:rsidRPr="008937E3" w:rsidR="00EB6168" w:rsidP="00EB6168" w:rsidRDefault="00EB6168">
      <w:pPr>
        <w:rPr>
          <w:rFonts w:ascii="Arial" w:hAnsi="Arial" w:cs="Arial"/>
        </w:rPr>
      </w:pPr>
      <w:r w:rsidRPr="008937E3">
        <w:rPr>
          <w:rFonts w:ascii="Arial" w:hAnsi="Arial" w:cs="Arial"/>
        </w:rPr>
        <w:t>REPUBLIKA HRVATSKA</w:t>
      </w:r>
    </w:p>
    <w:p w:rsidRPr="008937E3" w:rsidR="00EB6168" w:rsidP="00EB6168" w:rsidRDefault="00EB6168">
      <w:pPr>
        <w:rPr>
          <w:rFonts w:ascii="Arial" w:hAnsi="Arial" w:cs="Arial"/>
        </w:rPr>
      </w:pPr>
      <w:r w:rsidRPr="008937E3">
        <w:rPr>
          <w:rFonts w:ascii="Arial" w:hAnsi="Arial" w:cs="Arial"/>
        </w:rPr>
        <w:t>TRGOVAČKI SUD U ZAGREBU</w:t>
      </w:r>
    </w:p>
    <w:p w:rsidRPr="008937E3" w:rsidR="00EB6168" w:rsidP="00EB6168" w:rsidRDefault="00EB6168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STALNA SLUŽBA </w:t>
      </w:r>
      <w:r w:rsidRPr="008937E3" w:rsidR="00582FAC">
        <w:rPr>
          <w:rFonts w:ascii="Arial" w:hAnsi="Arial" w:cs="Arial"/>
        </w:rPr>
        <w:t>U KARLOVCU</w:t>
      </w:r>
    </w:p>
    <w:p w:rsidRPr="008937E3" w:rsidR="00582FAC" w:rsidP="00582FAC" w:rsidRDefault="00EB6168">
      <w:pPr>
        <w:tabs>
          <w:tab w:val="left" w:pos="7150"/>
        </w:tabs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Karlovac, </w:t>
      </w:r>
      <w:r w:rsidRPr="008937E3" w:rsidR="00582FAC">
        <w:rPr>
          <w:rFonts w:ascii="Arial" w:hAnsi="Arial" w:cs="Arial"/>
        </w:rPr>
        <w:t>Trg hrvatskih branitelja 1                                                   4 St-</w:t>
      </w:r>
      <w:r w:rsidRPr="008937E3" w:rsidR="00C71EBE">
        <w:rPr>
          <w:rFonts w:ascii="Arial" w:hAnsi="Arial" w:cs="Arial"/>
        </w:rPr>
        <w:t>1</w:t>
      </w:r>
      <w:r w:rsidRPr="008937E3" w:rsidR="00521275">
        <w:rPr>
          <w:rFonts w:ascii="Arial" w:hAnsi="Arial" w:cs="Arial"/>
        </w:rPr>
        <w:t>9</w:t>
      </w:r>
      <w:r w:rsidRPr="008937E3" w:rsidR="00575949">
        <w:rPr>
          <w:rFonts w:ascii="Arial" w:hAnsi="Arial" w:cs="Arial"/>
        </w:rPr>
        <w:t>8</w:t>
      </w:r>
      <w:r w:rsidRPr="008937E3" w:rsidR="00FE372F">
        <w:rPr>
          <w:rFonts w:ascii="Arial" w:hAnsi="Arial" w:cs="Arial"/>
        </w:rPr>
        <w:t>4</w:t>
      </w:r>
      <w:r w:rsidRPr="008937E3" w:rsidR="00C71EBE">
        <w:rPr>
          <w:rFonts w:ascii="Arial" w:hAnsi="Arial" w:cs="Arial"/>
        </w:rPr>
        <w:t>/2020-</w:t>
      </w:r>
      <w:r w:rsidRPr="008937E3" w:rsidR="00FE372F">
        <w:rPr>
          <w:rFonts w:ascii="Arial" w:hAnsi="Arial" w:cs="Arial"/>
        </w:rPr>
        <w:t>7</w:t>
      </w:r>
    </w:p>
    <w:p w:rsidRPr="008937E3" w:rsidR="00582FAC" w:rsidP="00582FAC" w:rsidRDefault="00582FAC">
      <w:pPr>
        <w:jc w:val="center"/>
        <w:rPr>
          <w:rFonts w:ascii="Arial" w:hAnsi="Arial" w:cs="Arial"/>
        </w:rPr>
      </w:pPr>
    </w:p>
    <w:p w:rsidRPr="008937E3" w:rsidR="00582FAC" w:rsidP="00582FAC" w:rsidRDefault="00582FAC">
      <w:pPr>
        <w:jc w:val="center"/>
        <w:rPr>
          <w:rFonts w:ascii="Arial" w:hAnsi="Arial" w:cs="Arial"/>
        </w:rPr>
      </w:pPr>
      <w:r w:rsidRPr="008937E3">
        <w:rPr>
          <w:rFonts w:ascii="Arial" w:hAnsi="Arial" w:cs="Arial"/>
        </w:rPr>
        <w:t>U  I M E  R E P U B L I K E  H R V A T S K E</w:t>
      </w:r>
    </w:p>
    <w:p w:rsidRPr="008937E3" w:rsidR="00582FAC" w:rsidP="00582FAC" w:rsidRDefault="00582FAC">
      <w:pPr>
        <w:jc w:val="center"/>
        <w:rPr>
          <w:rFonts w:ascii="Arial" w:hAnsi="Arial" w:cs="Arial"/>
        </w:rPr>
      </w:pPr>
      <w:r w:rsidRPr="008937E3">
        <w:rPr>
          <w:rFonts w:ascii="Arial" w:hAnsi="Arial" w:cs="Arial"/>
        </w:rPr>
        <w:t>R J E Š E N J E</w:t>
      </w:r>
    </w:p>
    <w:p w:rsidRPr="008937E3" w:rsidR="00582FAC" w:rsidP="00582FAC" w:rsidRDefault="00582FAC">
      <w:pPr>
        <w:jc w:val="center"/>
        <w:rPr>
          <w:rFonts w:ascii="Arial" w:hAnsi="Arial" w:cs="Arial"/>
          <w:b/>
        </w:rPr>
      </w:pPr>
    </w:p>
    <w:p w:rsidRPr="008937E3" w:rsidR="00582FAC" w:rsidP="008937E3" w:rsidRDefault="00582FAC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8937E3">
        <w:rPr>
          <w:rFonts w:ascii="Arial" w:hAnsi="Arial" w:cs="Arial"/>
          <w:color w:val="auto"/>
        </w:rPr>
        <w:t>Trgovački sud u Zagrebu, Stalna služba u Karlovcu, po sucu Goranki Boljkovac, kao stečajnom sucu, u skraćenom stečajnom postupku nad dužnikom</w:t>
      </w:r>
      <w:r w:rsidRPr="008937E3" w:rsidR="00237890">
        <w:rPr>
          <w:rFonts w:ascii="Arial" w:hAnsi="Arial" w:cs="Arial"/>
          <w:color w:val="auto"/>
        </w:rPr>
        <w:t xml:space="preserve"> </w:t>
      </w:r>
      <w:r w:rsidRPr="008937E3" w:rsidR="008937E3">
        <w:rPr>
          <w:rFonts w:ascii="Arial" w:hAnsi="Arial" w:cs="Arial"/>
        </w:rPr>
        <w:t>JET in the SKY d.o.o., Zagreb, Bolnička cesta 96, OIB 52987068168</w:t>
      </w:r>
      <w:r w:rsidRPr="008937E3">
        <w:rPr>
          <w:rFonts w:ascii="Arial" w:hAnsi="Arial" w:cs="Arial"/>
          <w:color w:val="auto"/>
        </w:rPr>
        <w:t xml:space="preserve">, dana </w:t>
      </w:r>
      <w:r w:rsidRPr="008937E3" w:rsidR="00D841E6">
        <w:rPr>
          <w:rFonts w:ascii="Arial" w:hAnsi="Arial" w:cs="Arial"/>
          <w:color w:val="auto"/>
        </w:rPr>
        <w:t>17. rujna</w:t>
      </w:r>
      <w:r w:rsidRPr="008937E3">
        <w:rPr>
          <w:rFonts w:ascii="Arial" w:hAnsi="Arial" w:cs="Arial"/>
          <w:color w:val="auto"/>
        </w:rPr>
        <w:t xml:space="preserve"> 2021. </w:t>
      </w:r>
    </w:p>
    <w:p w:rsidRPr="008937E3" w:rsidR="0045631B" w:rsidP="00582FAC" w:rsidRDefault="0045631B">
      <w:pPr>
        <w:rPr>
          <w:rFonts w:ascii="Arial" w:hAnsi="Arial" w:cs="Arial"/>
        </w:rPr>
      </w:pPr>
    </w:p>
    <w:p w:rsidRPr="008937E3" w:rsidR="00EB6168" w:rsidP="00EB6168" w:rsidRDefault="00EB6168">
      <w:pPr>
        <w:jc w:val="center"/>
        <w:rPr>
          <w:rFonts w:ascii="Arial" w:hAnsi="Arial" w:cs="Arial"/>
        </w:rPr>
      </w:pPr>
      <w:r w:rsidRPr="008937E3">
        <w:rPr>
          <w:rFonts w:ascii="Arial" w:hAnsi="Arial" w:cs="Arial"/>
        </w:rPr>
        <w:t>r i j e š i o     j e</w:t>
      </w:r>
    </w:p>
    <w:p w:rsidRPr="008937E3" w:rsidR="00EB6168" w:rsidP="00EB6168" w:rsidRDefault="00EB6168">
      <w:pPr>
        <w:rPr>
          <w:rFonts w:ascii="Arial" w:hAnsi="Arial" w:cs="Arial"/>
        </w:rPr>
      </w:pPr>
    </w:p>
    <w:p w:rsidRPr="008937E3" w:rsidR="00EB6168" w:rsidP="009D3361" w:rsidRDefault="009D3361">
      <w:pPr>
        <w:ind w:firstLine="709"/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I </w:t>
      </w:r>
      <w:r w:rsidRPr="008937E3" w:rsidR="00EB6168">
        <w:rPr>
          <w:rFonts w:ascii="Arial" w:hAnsi="Arial" w:cs="Arial"/>
        </w:rPr>
        <w:t xml:space="preserve">Otvara se </w:t>
      </w:r>
      <w:r w:rsidRPr="008937E3">
        <w:rPr>
          <w:rFonts w:ascii="Arial" w:hAnsi="Arial" w:cs="Arial"/>
        </w:rPr>
        <w:t xml:space="preserve">skraćeni </w:t>
      </w:r>
      <w:r w:rsidRPr="008937E3" w:rsidR="00EB6168">
        <w:rPr>
          <w:rFonts w:ascii="Arial" w:hAnsi="Arial" w:cs="Arial"/>
        </w:rPr>
        <w:t xml:space="preserve">stečajni postupak nad dužnikom </w:t>
      </w:r>
      <w:r w:rsidRPr="008937E3" w:rsidR="008937E3">
        <w:rPr>
          <w:rFonts w:ascii="Arial" w:hAnsi="Arial" w:cs="Arial"/>
        </w:rPr>
        <w:t>JET in the SKY d.o.o., Zagreb, Bolnička cesta 96, OIB 52987068168</w:t>
      </w:r>
      <w:r w:rsidRPr="008937E3" w:rsidR="00EB6168">
        <w:rPr>
          <w:rFonts w:ascii="Arial" w:hAnsi="Arial" w:cs="Arial"/>
        </w:rPr>
        <w:t xml:space="preserve">. </w:t>
      </w:r>
      <w:r w:rsidRPr="008937E3">
        <w:rPr>
          <w:rFonts w:ascii="Arial" w:hAnsi="Arial" w:cs="Arial"/>
        </w:rPr>
        <w:t>Skraćeni s</w:t>
      </w:r>
      <w:r w:rsidRPr="008937E3" w:rsidR="00EB6168">
        <w:rPr>
          <w:rFonts w:ascii="Arial" w:hAnsi="Arial" w:cs="Arial"/>
        </w:rPr>
        <w:t xml:space="preserve">tečajni postupak je otvoren </w:t>
      </w:r>
      <w:r w:rsidRPr="008937E3" w:rsidR="00787321">
        <w:rPr>
          <w:rFonts w:ascii="Arial" w:hAnsi="Arial" w:cs="Arial"/>
        </w:rPr>
        <w:t>17. rujna</w:t>
      </w:r>
      <w:r w:rsidRPr="008937E3">
        <w:rPr>
          <w:rFonts w:ascii="Arial" w:hAnsi="Arial" w:cs="Arial"/>
        </w:rPr>
        <w:t xml:space="preserve"> 2021.</w:t>
      </w:r>
      <w:r w:rsidRPr="008937E3" w:rsidR="00EB6168">
        <w:rPr>
          <w:rFonts w:ascii="Arial" w:hAnsi="Arial" w:cs="Arial"/>
        </w:rPr>
        <w:t xml:space="preserve"> u </w:t>
      </w:r>
      <w:r w:rsidRPr="008937E3" w:rsidR="00787321">
        <w:rPr>
          <w:rFonts w:ascii="Arial" w:hAnsi="Arial" w:cs="Arial"/>
        </w:rPr>
        <w:t>9,</w:t>
      </w:r>
      <w:r w:rsidRPr="008937E3" w:rsidR="007402ED">
        <w:rPr>
          <w:rFonts w:ascii="Arial" w:hAnsi="Arial" w:cs="Arial"/>
        </w:rPr>
        <w:t>4</w:t>
      </w:r>
      <w:r w:rsidRPr="008937E3" w:rsidR="00FE372F">
        <w:rPr>
          <w:rFonts w:ascii="Arial" w:hAnsi="Arial" w:cs="Arial"/>
        </w:rPr>
        <w:t>5</w:t>
      </w:r>
      <w:r w:rsidRPr="008937E3" w:rsidR="00EB6168">
        <w:rPr>
          <w:rFonts w:ascii="Arial" w:hAnsi="Arial" w:cs="Arial"/>
        </w:rPr>
        <w:t xml:space="preserve"> sati, kad je ovo rješenje o otvaranju </w:t>
      </w:r>
      <w:r w:rsidRPr="008937E3">
        <w:rPr>
          <w:rFonts w:ascii="Arial" w:hAnsi="Arial" w:cs="Arial"/>
        </w:rPr>
        <w:t xml:space="preserve">skraćenog </w:t>
      </w:r>
      <w:r w:rsidRPr="008937E3" w:rsidR="00EB6168">
        <w:rPr>
          <w:rFonts w:ascii="Arial" w:hAnsi="Arial" w:cs="Arial"/>
        </w:rPr>
        <w:t xml:space="preserve">stečajnog postupka </w:t>
      </w:r>
      <w:r w:rsidRPr="008937E3" w:rsidR="008939A2">
        <w:rPr>
          <w:rFonts w:ascii="Arial" w:hAnsi="Arial" w:cs="Arial"/>
        </w:rPr>
        <w:t>objavljeno</w:t>
      </w:r>
      <w:r w:rsidRPr="008937E3" w:rsidR="00EB6168">
        <w:rPr>
          <w:rFonts w:ascii="Arial" w:hAnsi="Arial" w:cs="Arial"/>
        </w:rPr>
        <w:t xml:space="preserve"> na</w:t>
      </w:r>
      <w:r w:rsidRPr="008937E3">
        <w:rPr>
          <w:rFonts w:ascii="Arial" w:hAnsi="Arial" w:cs="Arial"/>
        </w:rPr>
        <w:t xml:space="preserve"> mrežnoj stranici e-Oglasna ploča</w:t>
      </w:r>
      <w:r w:rsidRPr="008937E3" w:rsidR="00EB6168">
        <w:rPr>
          <w:rFonts w:ascii="Arial" w:hAnsi="Arial" w:cs="Arial"/>
        </w:rPr>
        <w:t xml:space="preserve"> suda.</w:t>
      </w:r>
    </w:p>
    <w:p w:rsidRPr="008937E3" w:rsidR="00EB6168" w:rsidP="00EB6168" w:rsidRDefault="00EB6168">
      <w:pPr>
        <w:ind w:left="708"/>
        <w:jc w:val="both"/>
        <w:rPr>
          <w:rFonts w:ascii="Arial" w:hAnsi="Arial" w:cs="Arial"/>
        </w:rPr>
      </w:pPr>
    </w:p>
    <w:p w:rsidRPr="008937E3" w:rsidR="00EB6168" w:rsidP="009D3361" w:rsidRDefault="009D3361">
      <w:pPr>
        <w:ind w:firstLine="709"/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II </w:t>
      </w:r>
      <w:r w:rsidRPr="008937E3" w:rsidR="00EB6168">
        <w:rPr>
          <w:rFonts w:ascii="Arial" w:hAnsi="Arial" w:cs="Arial"/>
        </w:rPr>
        <w:t xml:space="preserve">Stečajnim upraviteljem se imenuje </w:t>
      </w:r>
      <w:r w:rsidRPr="008937E3" w:rsidR="00FD77F0">
        <w:rPr>
          <w:rFonts w:ascii="Arial" w:hAnsi="Arial" w:cs="Arial"/>
        </w:rPr>
        <w:t>Karlo Goričanec, Zagreb, Dobri dol 41</w:t>
      </w:r>
      <w:r w:rsidRPr="008937E3" w:rsidR="002102AE">
        <w:rPr>
          <w:rFonts w:ascii="Arial" w:hAnsi="Arial" w:cs="Arial"/>
        </w:rPr>
        <w:t xml:space="preserve">, OIB </w:t>
      </w:r>
      <w:r w:rsidRPr="008937E3" w:rsidR="00A002C1">
        <w:rPr>
          <w:rFonts w:ascii="Arial" w:hAnsi="Arial" w:cs="Arial"/>
        </w:rPr>
        <w:t>54298525695</w:t>
      </w:r>
      <w:r w:rsidRPr="008937E3" w:rsidR="00EB6168">
        <w:rPr>
          <w:rFonts w:ascii="Arial" w:hAnsi="Arial" w:cs="Arial"/>
        </w:rPr>
        <w:t>.</w:t>
      </w:r>
    </w:p>
    <w:p w:rsidRPr="008937E3" w:rsidR="00EB6168" w:rsidP="00EB6168" w:rsidRDefault="00EB6168">
      <w:pPr>
        <w:ind w:left="708"/>
        <w:jc w:val="both"/>
        <w:rPr>
          <w:rFonts w:ascii="Arial" w:hAnsi="Arial" w:cs="Arial"/>
        </w:rPr>
      </w:pPr>
    </w:p>
    <w:p w:rsidRPr="008937E3" w:rsidR="00EB6168" w:rsidP="009D3361" w:rsidRDefault="009D3361">
      <w:pPr>
        <w:ind w:firstLine="709"/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III </w:t>
      </w:r>
      <w:r w:rsidRPr="008937E3" w:rsidR="00EB6168">
        <w:rPr>
          <w:rFonts w:ascii="Arial" w:hAnsi="Arial" w:cs="Arial"/>
        </w:rPr>
        <w:t xml:space="preserve">Zaključuje se </w:t>
      </w:r>
      <w:r w:rsidRPr="008937E3">
        <w:rPr>
          <w:rFonts w:ascii="Arial" w:hAnsi="Arial" w:cs="Arial"/>
        </w:rPr>
        <w:t xml:space="preserve">skraćeni </w:t>
      </w:r>
      <w:r w:rsidRPr="008937E3" w:rsidR="00EB6168">
        <w:rPr>
          <w:rFonts w:ascii="Arial" w:hAnsi="Arial" w:cs="Arial"/>
        </w:rPr>
        <w:t>stečajni postupak nad dužnikom</w:t>
      </w:r>
      <w:r w:rsidRPr="008937E3" w:rsidR="005A1C82">
        <w:rPr>
          <w:rFonts w:ascii="Arial" w:hAnsi="Arial" w:cs="Arial"/>
        </w:rPr>
        <w:t xml:space="preserve"> </w:t>
      </w:r>
      <w:r w:rsidRPr="008937E3" w:rsidR="008937E3">
        <w:rPr>
          <w:rFonts w:ascii="Arial" w:hAnsi="Arial" w:cs="Arial"/>
        </w:rPr>
        <w:t>JET in the SKY d.o.o., Zagreb, Bolnička cesta 96, OIB 52987068168</w:t>
      </w:r>
      <w:r w:rsidRPr="008937E3" w:rsidR="007716C7">
        <w:rPr>
          <w:rFonts w:ascii="Arial" w:hAnsi="Arial" w:cs="Arial"/>
        </w:rPr>
        <w:t>,</w:t>
      </w:r>
      <w:r w:rsidRPr="008937E3" w:rsidR="0045631B">
        <w:rPr>
          <w:rFonts w:ascii="Arial" w:hAnsi="Arial" w:cs="Arial"/>
        </w:rPr>
        <w:t xml:space="preserve"> </w:t>
      </w:r>
      <w:r w:rsidRPr="008937E3" w:rsidR="00EB6168">
        <w:rPr>
          <w:rFonts w:ascii="Arial" w:hAnsi="Arial" w:cs="Arial"/>
        </w:rPr>
        <w:t xml:space="preserve">s danom </w:t>
      </w:r>
      <w:r w:rsidRPr="008937E3" w:rsidR="00787321">
        <w:rPr>
          <w:rFonts w:ascii="Arial" w:hAnsi="Arial" w:cs="Arial"/>
        </w:rPr>
        <w:t>17. rujna</w:t>
      </w:r>
      <w:r w:rsidRPr="008937E3">
        <w:rPr>
          <w:rFonts w:ascii="Arial" w:hAnsi="Arial" w:cs="Arial"/>
        </w:rPr>
        <w:t xml:space="preserve"> 2021</w:t>
      </w:r>
      <w:r w:rsidRPr="008937E3" w:rsidR="0045631B">
        <w:rPr>
          <w:rFonts w:ascii="Arial" w:hAnsi="Arial" w:cs="Arial"/>
        </w:rPr>
        <w:t>.</w:t>
      </w:r>
    </w:p>
    <w:p w:rsidRPr="008937E3" w:rsidR="00EB6168" w:rsidP="00EB6168" w:rsidRDefault="00EB6168">
      <w:pPr>
        <w:jc w:val="both"/>
        <w:rPr>
          <w:rFonts w:ascii="Arial" w:hAnsi="Arial" w:cs="Arial"/>
        </w:rPr>
      </w:pPr>
    </w:p>
    <w:p w:rsidRPr="008937E3" w:rsidR="00EB6168" w:rsidP="00635AF7" w:rsidRDefault="00635AF7">
      <w:pPr>
        <w:ind w:firstLine="709"/>
        <w:jc w:val="both"/>
        <w:rPr>
          <w:rFonts w:ascii="Arial" w:hAnsi="Arial" w:cs="Arial"/>
          <w:b/>
        </w:rPr>
      </w:pPr>
      <w:r w:rsidRPr="008937E3">
        <w:rPr>
          <w:rFonts w:ascii="Arial" w:hAnsi="Arial" w:cs="Arial"/>
        </w:rPr>
        <w:t xml:space="preserve">IV </w:t>
      </w:r>
      <w:r w:rsidRPr="008937E3" w:rsidR="00EB6168">
        <w:rPr>
          <w:rFonts w:ascii="Arial" w:hAnsi="Arial" w:cs="Arial"/>
        </w:rPr>
        <w:t xml:space="preserve">Nakon pravomoćnosti ovog rješenja dužnik </w:t>
      </w:r>
      <w:r w:rsidRPr="008937E3" w:rsidR="008937E3">
        <w:rPr>
          <w:rFonts w:ascii="Arial" w:hAnsi="Arial" w:cs="Arial"/>
        </w:rPr>
        <w:t>JET in the SKY d.o.o., Zagreb, Bolnička cesta 96, OIB 52987068168</w:t>
      </w:r>
      <w:r w:rsidRPr="008937E3" w:rsidR="0045631B">
        <w:rPr>
          <w:rFonts w:ascii="Arial" w:hAnsi="Arial" w:cs="Arial"/>
        </w:rPr>
        <w:t xml:space="preserve">, </w:t>
      </w:r>
      <w:r w:rsidRPr="008937E3" w:rsidR="00EB6168">
        <w:rPr>
          <w:rFonts w:ascii="Arial" w:hAnsi="Arial" w:cs="Arial"/>
        </w:rPr>
        <w:t>će biti brisan iz sudskog registra ovog suda.</w:t>
      </w:r>
      <w:r w:rsidRPr="008937E3" w:rsidR="001609A9">
        <w:rPr>
          <w:rFonts w:ascii="Arial" w:hAnsi="Arial" w:cs="Arial"/>
        </w:rPr>
        <w:t xml:space="preserve"> </w:t>
      </w:r>
    </w:p>
    <w:p w:rsidRPr="008937E3" w:rsidR="00CA141A" w:rsidP="00EB6168" w:rsidRDefault="00CA141A">
      <w:pPr>
        <w:jc w:val="center"/>
        <w:rPr>
          <w:rFonts w:ascii="Arial" w:hAnsi="Arial" w:cs="Arial"/>
          <w:b/>
        </w:rPr>
      </w:pPr>
    </w:p>
    <w:p w:rsidRPr="008937E3" w:rsidR="00EB6168" w:rsidP="00EB6168" w:rsidRDefault="00EB6168">
      <w:pPr>
        <w:jc w:val="center"/>
        <w:rPr>
          <w:rFonts w:ascii="Arial" w:hAnsi="Arial" w:cs="Arial"/>
        </w:rPr>
      </w:pPr>
      <w:r w:rsidRPr="008937E3">
        <w:rPr>
          <w:rFonts w:ascii="Arial" w:hAnsi="Arial" w:cs="Arial"/>
        </w:rPr>
        <w:t>Obrazloženje</w:t>
      </w:r>
    </w:p>
    <w:p w:rsidRPr="008937E3" w:rsidR="00CA141A" w:rsidP="00EB6168" w:rsidRDefault="00CA141A">
      <w:pPr>
        <w:jc w:val="center"/>
        <w:rPr>
          <w:rFonts w:ascii="Arial" w:hAnsi="Arial" w:cs="Arial"/>
        </w:rPr>
      </w:pPr>
    </w:p>
    <w:p w:rsidRPr="008937E3" w:rsidR="00EB6168" w:rsidP="00EB6168" w:rsidRDefault="00EB6168">
      <w:pPr>
        <w:rPr>
          <w:rFonts w:ascii="Arial" w:hAnsi="Arial" w:cs="Arial"/>
        </w:rPr>
      </w:pPr>
    </w:p>
    <w:p w:rsidRPr="008937E3" w:rsidR="00FF2196" w:rsidP="00635AF7" w:rsidRDefault="00635AF7">
      <w:pPr>
        <w:pStyle w:val="Odlomakpopisa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Financijska agencija podnijela je sudu dana </w:t>
      </w:r>
      <w:r w:rsidRPr="008937E3" w:rsidR="00B926FB">
        <w:rPr>
          <w:rFonts w:ascii="Arial" w:hAnsi="Arial" w:cs="Arial"/>
        </w:rPr>
        <w:t>2</w:t>
      </w:r>
      <w:r w:rsidRPr="008937E3" w:rsidR="00505FF2">
        <w:rPr>
          <w:rFonts w:ascii="Arial" w:hAnsi="Arial" w:cs="Arial"/>
        </w:rPr>
        <w:t>4</w:t>
      </w:r>
      <w:r w:rsidRPr="008937E3">
        <w:rPr>
          <w:rFonts w:ascii="Arial" w:hAnsi="Arial" w:cs="Arial"/>
        </w:rPr>
        <w:t xml:space="preserve">. prosinca 2020., a temeljem odredbe članka 429. stavka 1. Stečajnog zakona (Narodne novine broj 71/15, 104/17, dalje u tekstu: SZ-a) zahtjev za provedbu skraćenog stečajnog postupka nad dužnikom </w:t>
      </w:r>
      <w:r w:rsidRPr="008937E3" w:rsidR="008937E3">
        <w:rPr>
          <w:rFonts w:ascii="Arial" w:hAnsi="Arial" w:cs="Arial"/>
        </w:rPr>
        <w:t>JET in the SKY d.o.o., Zagreb, Bolnička cesta 96, OIB 52987068168</w:t>
      </w:r>
      <w:r w:rsidRPr="008937E3">
        <w:rPr>
          <w:rFonts w:ascii="Arial" w:hAnsi="Arial" w:cs="Arial"/>
        </w:rPr>
        <w:t>.</w:t>
      </w:r>
    </w:p>
    <w:p w:rsidRPr="008937E3" w:rsidR="00635AF7" w:rsidP="00FF2196" w:rsidRDefault="00635AF7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 </w:t>
      </w:r>
    </w:p>
    <w:p w:rsidRPr="008937E3" w:rsidR="00B52D06" w:rsidP="00B52D06" w:rsidRDefault="00B52D06">
      <w:pPr>
        <w:ind w:firstLine="708"/>
        <w:jc w:val="both"/>
        <w:rPr>
          <w:rFonts w:ascii="Arial" w:hAnsi="Arial" w:cs="Arial"/>
        </w:rPr>
      </w:pPr>
    </w:p>
    <w:p w:rsidRPr="008937E3" w:rsidR="00EB6168" w:rsidP="00F60419" w:rsidRDefault="002E2556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lastRenderedPageBreak/>
        <w:t>2. Oglasom od 2</w:t>
      </w:r>
      <w:r w:rsidRPr="008937E3" w:rsidR="00FE372F">
        <w:rPr>
          <w:rFonts w:ascii="Arial" w:hAnsi="Arial" w:cs="Arial"/>
        </w:rPr>
        <w:t>4</w:t>
      </w:r>
      <w:r w:rsidRPr="008937E3" w:rsidR="00E14504">
        <w:rPr>
          <w:rFonts w:ascii="Arial" w:hAnsi="Arial" w:cs="Arial"/>
        </w:rPr>
        <w:t xml:space="preserve">. veljače 2021., javno objavljenim na mrežnoj </w:t>
      </w:r>
      <w:r w:rsidRPr="008937E3">
        <w:rPr>
          <w:rFonts w:ascii="Arial" w:hAnsi="Arial" w:cs="Arial"/>
        </w:rPr>
        <w:t>stranici e-Oglasna ploča suda 2</w:t>
      </w:r>
      <w:r w:rsidRPr="008937E3" w:rsidR="00FD77F0">
        <w:rPr>
          <w:rFonts w:ascii="Arial" w:hAnsi="Arial" w:cs="Arial"/>
        </w:rPr>
        <w:t>5</w:t>
      </w:r>
      <w:r w:rsidRPr="008937E3" w:rsidR="00E14504">
        <w:rPr>
          <w:rFonts w:ascii="Arial" w:hAnsi="Arial" w:cs="Arial"/>
        </w:rPr>
        <w:t xml:space="preserve">. veljače 2021., pozvane su </w:t>
      </w:r>
      <w:r w:rsidRPr="008937E3" w:rsidR="00B52D06">
        <w:rPr>
          <w:rFonts w:ascii="Arial" w:hAnsi="Arial" w:cs="Arial"/>
        </w:rPr>
        <w:t>osobe ovlaštene za zastupanje dužnika po zakonu da u roku od 15 dana dostave sudu javnobilježnički ovjerovljen popis imovine i obveza dužnika na propisanom obrascu, sukl</w:t>
      </w:r>
      <w:r w:rsidRPr="008937E3" w:rsidR="004D7DF4">
        <w:rPr>
          <w:rFonts w:ascii="Arial" w:hAnsi="Arial" w:cs="Arial"/>
        </w:rPr>
        <w:t>adno odredbi č</w:t>
      </w:r>
      <w:r w:rsidRPr="008937E3" w:rsidR="00F60419">
        <w:rPr>
          <w:rFonts w:ascii="Arial" w:hAnsi="Arial" w:cs="Arial"/>
        </w:rPr>
        <w:t xml:space="preserve">l. 430., čl. 17. i čl. 13. SZ-a, te su ujedno istim oglasom pozvani i dužnikovi vjerovnici </w:t>
      </w:r>
      <w:r w:rsidRPr="008937E3" w:rsidR="004D7DF4">
        <w:rPr>
          <w:rFonts w:ascii="Arial" w:hAnsi="Arial" w:cs="Arial"/>
        </w:rPr>
        <w:t xml:space="preserve">da u roku od 45 dana, </w:t>
      </w:r>
      <w:r w:rsidRPr="008937E3" w:rsidR="00EB6168">
        <w:rPr>
          <w:rFonts w:ascii="Arial" w:hAnsi="Arial" w:cs="Arial"/>
        </w:rPr>
        <w:t xml:space="preserve"> sukladno </w:t>
      </w:r>
      <w:r w:rsidRPr="008937E3" w:rsidR="004D7DF4">
        <w:rPr>
          <w:rFonts w:ascii="Arial" w:hAnsi="Arial" w:cs="Arial"/>
        </w:rPr>
        <w:t xml:space="preserve">čl. 430. i 431. SZ-a predlože </w:t>
      </w:r>
      <w:r w:rsidRPr="008937E3" w:rsidR="00EB6168">
        <w:rPr>
          <w:rFonts w:ascii="Arial" w:hAnsi="Arial" w:cs="Arial"/>
        </w:rPr>
        <w:t>otvaranje stečajnog postupka nad dužnikom uz upo</w:t>
      </w:r>
      <w:r w:rsidRPr="008937E3" w:rsidR="004D7DF4">
        <w:rPr>
          <w:rFonts w:ascii="Arial" w:hAnsi="Arial" w:cs="Arial"/>
        </w:rPr>
        <w:t>zorenje na pravne posljedice ne</w:t>
      </w:r>
      <w:r w:rsidRPr="008937E3" w:rsidR="00EB6168">
        <w:rPr>
          <w:rFonts w:ascii="Arial" w:hAnsi="Arial" w:cs="Arial"/>
        </w:rPr>
        <w:t>podnošenja istog.</w:t>
      </w:r>
    </w:p>
    <w:p w:rsidRPr="008937E3" w:rsidR="004D7DF4" w:rsidP="00EB6168" w:rsidRDefault="004D7DF4">
      <w:pPr>
        <w:ind w:firstLine="708"/>
        <w:jc w:val="both"/>
        <w:rPr>
          <w:rFonts w:ascii="Arial" w:hAnsi="Arial" w:cs="Arial"/>
        </w:rPr>
      </w:pPr>
    </w:p>
    <w:p w:rsidRPr="008937E3" w:rsidR="004D7DF4" w:rsidP="00F60419" w:rsidRDefault="00F60419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3. </w:t>
      </w:r>
      <w:r w:rsidRPr="008937E3" w:rsidR="004D7DF4">
        <w:rPr>
          <w:rFonts w:ascii="Arial" w:hAnsi="Arial" w:cs="Arial"/>
        </w:rP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Pr="008937E3" w:rsidR="00EB6168" w:rsidP="00EB6168" w:rsidRDefault="00EB6168">
      <w:pPr>
        <w:ind w:firstLine="708"/>
        <w:jc w:val="both"/>
        <w:rPr>
          <w:rFonts w:ascii="Arial" w:hAnsi="Arial" w:cs="Arial"/>
        </w:rPr>
      </w:pPr>
    </w:p>
    <w:p w:rsidRPr="008937E3" w:rsidR="00EB6168" w:rsidP="00A775BF" w:rsidRDefault="00A775BF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4. </w:t>
      </w:r>
      <w:r w:rsidRPr="008937E3" w:rsidR="007C101E">
        <w:rPr>
          <w:rFonts w:ascii="Arial" w:hAnsi="Arial" w:cs="Arial"/>
        </w:rPr>
        <w:t>Osobe ovlaštene za zastupanje dužnika po zakonu nisu postupile po zaključku kojim su pozvane dostaviti ovjerovljen popis imovine i obveza dužnika na propisanom obrascu, a na što su te osobe pozvane oglasom od 2</w:t>
      </w:r>
      <w:r w:rsidRPr="008937E3" w:rsidR="00FD77F0">
        <w:rPr>
          <w:rFonts w:ascii="Arial" w:hAnsi="Arial" w:cs="Arial"/>
        </w:rPr>
        <w:t>4</w:t>
      </w:r>
      <w:r w:rsidRPr="008937E3" w:rsidR="007C101E">
        <w:rPr>
          <w:rFonts w:ascii="Arial" w:hAnsi="Arial" w:cs="Arial"/>
        </w:rPr>
        <w:t>. veljače 2021.</w:t>
      </w:r>
      <w:r w:rsidRPr="008937E3" w:rsidR="007C1CC0">
        <w:rPr>
          <w:rFonts w:ascii="Arial" w:hAnsi="Arial" w:cs="Arial"/>
        </w:rPr>
        <w:t xml:space="preserve"> </w:t>
      </w:r>
    </w:p>
    <w:p w:rsidRPr="008937E3" w:rsidR="000E6BFB" w:rsidP="00A775BF" w:rsidRDefault="000E6BFB">
      <w:pPr>
        <w:jc w:val="both"/>
        <w:rPr>
          <w:rFonts w:ascii="Arial" w:hAnsi="Arial" w:cs="Arial"/>
        </w:rPr>
      </w:pPr>
    </w:p>
    <w:p w:rsidRPr="008937E3" w:rsidR="00EB6168" w:rsidP="006D3DDF" w:rsidRDefault="000E6BFB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5. </w:t>
      </w:r>
      <w:r w:rsidRPr="008937E3" w:rsidR="00EB6168">
        <w:rPr>
          <w:rFonts w:ascii="Arial" w:hAnsi="Arial" w:cs="Arial"/>
        </w:rPr>
        <w:t>Niti jedan od vjerovnika u ostavljenom roku nije podnio prijedlog za otvaranje redovnog stečajnog postupka.</w:t>
      </w:r>
    </w:p>
    <w:p w:rsidRPr="008937E3" w:rsidR="00EB6168" w:rsidP="00EB6168" w:rsidRDefault="00EB6168">
      <w:pPr>
        <w:ind w:firstLine="708"/>
        <w:jc w:val="both"/>
        <w:rPr>
          <w:rFonts w:ascii="Arial" w:hAnsi="Arial" w:cs="Arial"/>
        </w:rPr>
      </w:pPr>
    </w:p>
    <w:p w:rsidRPr="008937E3" w:rsidR="00EB6168" w:rsidP="006D3DDF" w:rsidRDefault="007C101E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>6</w:t>
      </w:r>
      <w:r w:rsidRPr="008937E3" w:rsidR="006D3DDF">
        <w:rPr>
          <w:rFonts w:ascii="Arial" w:hAnsi="Arial" w:cs="Arial"/>
        </w:rPr>
        <w:t xml:space="preserve">. </w:t>
      </w:r>
      <w:r w:rsidRPr="008937E3" w:rsidR="00EB6168">
        <w:rPr>
          <w:rFonts w:ascii="Arial" w:hAnsi="Arial" w:cs="Arial"/>
        </w:rPr>
        <w:t xml:space="preserve">Iz podneska Hrvatskog zavoda za mirovinsko osiguranje </w:t>
      </w:r>
      <w:r w:rsidRPr="008937E3" w:rsidR="00505FF2">
        <w:rPr>
          <w:rFonts w:ascii="Arial" w:hAnsi="Arial" w:cs="Arial"/>
        </w:rPr>
        <w:t xml:space="preserve">od </w:t>
      </w:r>
      <w:r w:rsidRPr="008937E3" w:rsidR="00FD77F0">
        <w:rPr>
          <w:rFonts w:ascii="Arial" w:hAnsi="Arial" w:cs="Arial"/>
        </w:rPr>
        <w:t>9. ožujka</w:t>
      </w:r>
      <w:r w:rsidRPr="008937E3" w:rsidR="0008337E">
        <w:rPr>
          <w:rFonts w:ascii="Arial" w:hAnsi="Arial" w:cs="Arial"/>
        </w:rPr>
        <w:t xml:space="preserve"> 2021. </w:t>
      </w:r>
      <w:r w:rsidRPr="008937E3" w:rsidR="00EB6168">
        <w:rPr>
          <w:rFonts w:ascii="Arial" w:hAnsi="Arial" w:cs="Arial"/>
        </w:rPr>
        <w:t>proizlazi da dužnik nema zaposleni</w:t>
      </w:r>
      <w:r w:rsidRPr="008937E3" w:rsidR="0008337E">
        <w:rPr>
          <w:rFonts w:ascii="Arial" w:hAnsi="Arial" w:cs="Arial"/>
        </w:rPr>
        <w:t>ka</w:t>
      </w:r>
      <w:r w:rsidRPr="008937E3" w:rsidR="00EB6168">
        <w:rPr>
          <w:rFonts w:ascii="Arial" w:hAnsi="Arial" w:cs="Arial"/>
        </w:rPr>
        <w:t>.</w:t>
      </w:r>
    </w:p>
    <w:p w:rsidRPr="008937E3" w:rsidR="00EB6168" w:rsidP="00EB6168" w:rsidRDefault="00EB6168">
      <w:pPr>
        <w:ind w:firstLine="708"/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 </w:t>
      </w:r>
    </w:p>
    <w:p w:rsidRPr="008937E3" w:rsidR="00EB6168" w:rsidP="0008337E" w:rsidRDefault="007C101E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>7</w:t>
      </w:r>
      <w:r w:rsidRPr="008937E3" w:rsidR="0008337E">
        <w:rPr>
          <w:rFonts w:ascii="Arial" w:hAnsi="Arial" w:cs="Arial"/>
        </w:rPr>
        <w:t xml:space="preserve">. </w:t>
      </w:r>
      <w:r w:rsidRPr="008937E3" w:rsidR="00EB6168">
        <w:rPr>
          <w:rFonts w:ascii="Arial" w:hAnsi="Arial" w:cs="Arial"/>
        </w:rPr>
        <w:t>Iz zahtjeva za provedbu skraćenog stečajnog postupka proizlazi da dužnik u Očevidniku redoslijeda osnova za plaćanje ima evidentirane neizvršene osnove za plaćanje u neprekinutom razdoblju duljem od 120 dana.</w:t>
      </w:r>
    </w:p>
    <w:p w:rsidRPr="008937E3" w:rsidR="00EB6168" w:rsidP="00EB6168" w:rsidRDefault="00EB6168">
      <w:pPr>
        <w:ind w:firstLine="708"/>
        <w:jc w:val="both"/>
        <w:rPr>
          <w:rFonts w:ascii="Arial" w:hAnsi="Arial" w:cs="Arial"/>
        </w:rPr>
      </w:pPr>
    </w:p>
    <w:p w:rsidRPr="008937E3" w:rsidR="00EB6168" w:rsidP="0008337E" w:rsidRDefault="007C101E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>8</w:t>
      </w:r>
      <w:r w:rsidRPr="008937E3" w:rsidR="0008337E">
        <w:rPr>
          <w:rFonts w:ascii="Arial" w:hAnsi="Arial" w:cs="Arial"/>
        </w:rPr>
        <w:t xml:space="preserve">. </w:t>
      </w:r>
      <w:r w:rsidRPr="008937E3" w:rsidR="00EB6168">
        <w:rPr>
          <w:rFonts w:ascii="Arial" w:hAnsi="Arial" w:cs="Arial"/>
        </w:rPr>
        <w:t>Slijedom navedenog</w:t>
      </w:r>
      <w:r w:rsidRPr="008937E3" w:rsidR="004D7DF4">
        <w:rPr>
          <w:rFonts w:ascii="Arial" w:hAnsi="Arial" w:cs="Arial"/>
        </w:rPr>
        <w:t xml:space="preserve">, </w:t>
      </w:r>
      <w:r w:rsidRPr="008937E3" w:rsidR="00EB6168">
        <w:rPr>
          <w:rFonts w:ascii="Arial" w:hAnsi="Arial" w:cs="Arial"/>
        </w:rPr>
        <w:t xml:space="preserve">smatra se da je dužnik nesposoban za plaćanje te su ispunjeni uvjeti iz čl. 428. SZ-a, pa je odlučeno kao u izreci rješenja temeljem odredbe čl. 431. SZ-a.  </w:t>
      </w:r>
    </w:p>
    <w:p w:rsidRPr="008937E3" w:rsidR="00EB6168" w:rsidP="00EB6168" w:rsidRDefault="00EB6168">
      <w:pPr>
        <w:ind w:firstLine="708"/>
        <w:jc w:val="both"/>
        <w:rPr>
          <w:rFonts w:ascii="Arial" w:hAnsi="Arial" w:cs="Arial"/>
        </w:rPr>
      </w:pPr>
    </w:p>
    <w:p w:rsidRPr="008937E3" w:rsidR="00EB6168" w:rsidP="0008337E" w:rsidRDefault="007C101E">
      <w:pPr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>9</w:t>
      </w:r>
      <w:r w:rsidRPr="008937E3" w:rsidR="0008337E">
        <w:rPr>
          <w:rFonts w:ascii="Arial" w:hAnsi="Arial" w:cs="Arial"/>
        </w:rPr>
        <w:t xml:space="preserve">. </w:t>
      </w:r>
      <w:r w:rsidRPr="008937E3" w:rsidR="00EB6168">
        <w:rPr>
          <w:rFonts w:ascii="Arial" w:hAnsi="Arial" w:cs="Arial"/>
        </w:rPr>
        <w:t xml:space="preserve">Izbor stečajnog upravitelja je obavljen primjenom odredbi čl. 432. SZ-a. </w:t>
      </w:r>
    </w:p>
    <w:p w:rsidRPr="008937E3" w:rsidR="00E46036" w:rsidP="00EB6168" w:rsidRDefault="00E46036">
      <w:pPr>
        <w:ind w:firstLine="708"/>
        <w:jc w:val="both"/>
        <w:rPr>
          <w:rFonts w:ascii="Arial" w:hAnsi="Arial" w:cs="Arial"/>
        </w:rPr>
      </w:pPr>
    </w:p>
    <w:p w:rsidRPr="008937E3" w:rsidR="00EB6168" w:rsidP="00AD755D" w:rsidRDefault="00EB6168">
      <w:pPr>
        <w:jc w:val="center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U Karlovcu </w:t>
      </w:r>
      <w:r w:rsidRPr="008937E3" w:rsidR="00505FF2">
        <w:rPr>
          <w:rFonts w:ascii="Arial" w:hAnsi="Arial" w:cs="Arial"/>
        </w:rPr>
        <w:t>17. rujna</w:t>
      </w:r>
      <w:r w:rsidRPr="008937E3" w:rsidR="0008337E">
        <w:rPr>
          <w:rFonts w:ascii="Arial" w:hAnsi="Arial" w:cs="Arial"/>
        </w:rPr>
        <w:t xml:space="preserve"> 2021.</w:t>
      </w:r>
    </w:p>
    <w:p w:rsidRPr="008937E3" w:rsidR="00EB6168" w:rsidP="00EB6168" w:rsidRDefault="00EB6168">
      <w:pPr>
        <w:jc w:val="both"/>
        <w:rPr>
          <w:rFonts w:ascii="Arial" w:hAnsi="Arial" w:cs="Arial"/>
        </w:rPr>
      </w:pPr>
    </w:p>
    <w:p w:rsidRPr="008937E3" w:rsidR="00EB6168" w:rsidP="0057485D" w:rsidRDefault="0057485D">
      <w:pPr>
        <w:ind w:left="5664"/>
        <w:jc w:val="center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                      </w:t>
      </w:r>
      <w:r w:rsidRPr="008937E3" w:rsidR="00EB6168">
        <w:rPr>
          <w:rFonts w:ascii="Arial" w:hAnsi="Arial" w:cs="Arial"/>
        </w:rPr>
        <w:t>Stečajni sudac:</w:t>
      </w:r>
    </w:p>
    <w:p w:rsidRPr="008937E3" w:rsidR="00EC0AAF" w:rsidP="0008337E" w:rsidRDefault="00EB6168">
      <w:pPr>
        <w:jc w:val="right"/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                                           </w:t>
      </w:r>
      <w:r w:rsidRPr="008937E3" w:rsidR="0057485D">
        <w:rPr>
          <w:rFonts w:ascii="Arial" w:hAnsi="Arial" w:cs="Arial"/>
        </w:rPr>
        <w:t xml:space="preserve">                           </w:t>
      </w:r>
      <w:r w:rsidRPr="008937E3">
        <w:rPr>
          <w:rFonts w:ascii="Arial" w:hAnsi="Arial" w:cs="Arial"/>
        </w:rPr>
        <w:t xml:space="preserve">   </w:t>
      </w:r>
      <w:r w:rsidRPr="008937E3" w:rsidR="00191059">
        <w:rPr>
          <w:rFonts w:ascii="Arial" w:hAnsi="Arial" w:cs="Arial"/>
        </w:rPr>
        <w:t>Goranka Boljkovac</w:t>
      </w:r>
    </w:p>
    <w:p w:rsidRPr="008937E3" w:rsidR="0008337E" w:rsidP="0008337E" w:rsidRDefault="0008337E">
      <w:pPr>
        <w:jc w:val="right"/>
        <w:rPr>
          <w:rFonts w:ascii="Arial" w:hAnsi="Arial" w:cs="Arial"/>
        </w:rPr>
      </w:pPr>
    </w:p>
    <w:p w:rsidRPr="008937E3" w:rsidR="0008337E" w:rsidP="0008337E" w:rsidRDefault="0008337E">
      <w:pPr>
        <w:jc w:val="right"/>
        <w:rPr>
          <w:rFonts w:ascii="Arial" w:hAnsi="Arial" w:cs="Arial"/>
        </w:rPr>
      </w:pPr>
    </w:p>
    <w:p w:rsidRPr="008937E3" w:rsidR="0008337E" w:rsidP="0008337E" w:rsidRDefault="0008337E">
      <w:pPr>
        <w:jc w:val="right"/>
        <w:rPr>
          <w:rFonts w:ascii="Arial" w:hAnsi="Arial" w:cs="Arial"/>
        </w:rPr>
      </w:pPr>
    </w:p>
    <w:p w:rsidRPr="008937E3" w:rsidR="0008337E" w:rsidP="0008337E" w:rsidRDefault="0008337E">
      <w:pPr>
        <w:jc w:val="right"/>
        <w:rPr>
          <w:rFonts w:ascii="Arial" w:hAnsi="Arial" w:cs="Arial"/>
        </w:rPr>
      </w:pPr>
    </w:p>
    <w:p w:rsidRPr="008937E3" w:rsidR="000D0275" w:rsidP="0008337E" w:rsidRDefault="000D0275">
      <w:pPr>
        <w:jc w:val="right"/>
        <w:rPr>
          <w:rFonts w:ascii="Arial" w:hAnsi="Arial" w:cs="Arial"/>
        </w:rPr>
      </w:pPr>
    </w:p>
    <w:p w:rsidRPr="008937E3" w:rsidR="000D0275" w:rsidP="0008337E" w:rsidRDefault="000D0275">
      <w:pPr>
        <w:jc w:val="right"/>
        <w:rPr>
          <w:rFonts w:ascii="Arial" w:hAnsi="Arial" w:cs="Arial"/>
        </w:rPr>
      </w:pPr>
    </w:p>
    <w:p w:rsidRPr="008937E3" w:rsidR="000D0275" w:rsidP="0008337E" w:rsidRDefault="000D0275">
      <w:pPr>
        <w:jc w:val="right"/>
        <w:rPr>
          <w:rFonts w:ascii="Arial" w:hAnsi="Arial" w:cs="Arial"/>
        </w:rPr>
      </w:pPr>
    </w:p>
    <w:p w:rsidRPr="008937E3" w:rsidR="00C639E5" w:rsidP="008939A2" w:rsidRDefault="00C639E5">
      <w:pPr>
        <w:jc w:val="right"/>
        <w:rPr>
          <w:rFonts w:ascii="Arial" w:hAnsi="Arial" w:cs="Arial"/>
        </w:rPr>
      </w:pPr>
    </w:p>
    <w:p w:rsidRPr="008937E3" w:rsidR="00C639E5" w:rsidP="008939A2" w:rsidRDefault="00C639E5">
      <w:pPr>
        <w:jc w:val="right"/>
        <w:rPr>
          <w:rFonts w:ascii="Arial" w:hAnsi="Arial" w:cs="Arial"/>
        </w:rPr>
      </w:pPr>
    </w:p>
    <w:p w:rsidRPr="008937E3" w:rsidR="0057485D" w:rsidP="0057485D" w:rsidRDefault="0057485D">
      <w:pPr>
        <w:jc w:val="right"/>
        <w:rPr>
          <w:rFonts w:ascii="Arial" w:hAnsi="Arial" w:cs="Arial"/>
        </w:rPr>
      </w:pPr>
    </w:p>
    <w:p w:rsidRPr="008937E3" w:rsidR="000D0275" w:rsidP="0008337E" w:rsidRDefault="000D0275">
      <w:pPr>
        <w:rPr>
          <w:rFonts w:ascii="Arial" w:hAnsi="Arial" w:cs="Arial"/>
        </w:rPr>
      </w:pPr>
    </w:p>
    <w:p w:rsidRPr="008937E3" w:rsidR="000D0275" w:rsidP="0008337E" w:rsidRDefault="000D0275">
      <w:pPr>
        <w:rPr>
          <w:rFonts w:ascii="Arial" w:hAnsi="Arial" w:cs="Arial"/>
        </w:rPr>
      </w:pPr>
    </w:p>
    <w:p w:rsidRPr="008937E3" w:rsidR="0008337E" w:rsidP="0008337E" w:rsidRDefault="0008337E">
      <w:pPr>
        <w:rPr>
          <w:rFonts w:ascii="Arial" w:hAnsi="Arial" w:cs="Arial"/>
        </w:rPr>
      </w:pPr>
      <w:r w:rsidRPr="008937E3">
        <w:rPr>
          <w:rFonts w:ascii="Arial" w:hAnsi="Arial" w:cs="Arial"/>
        </w:rPr>
        <w:t>Pouka o pravnom lijeku:</w:t>
      </w:r>
    </w:p>
    <w:p w:rsidRPr="008937E3" w:rsidR="0008337E" w:rsidP="0008337E" w:rsidRDefault="0008337E">
      <w:pPr>
        <w:tabs>
          <w:tab w:val="left" w:pos="708"/>
          <w:tab w:val="left" w:pos="6750"/>
        </w:tabs>
        <w:jc w:val="both"/>
        <w:rPr>
          <w:rFonts w:ascii="Arial" w:hAnsi="Arial" w:cs="Arial"/>
        </w:rPr>
      </w:pPr>
      <w:r w:rsidRPr="008937E3">
        <w:rPr>
          <w:rFonts w:ascii="Arial" w:hAnsi="Arial" w:cs="Arial"/>
        </w:rPr>
        <w:t>Protiv ovog rješenja dopuštena je žalba u roku od 8 dana od isteka osmog dana od dana objave ovog rješenja na mrežnoj stranici e-Oglasna ploča suda, koja se podnosi Visokom trgovačkom sudu Republike Hrvatske, putem ovog suda, u tri primjerka.</w:t>
      </w:r>
    </w:p>
    <w:p w:rsidRPr="008937E3" w:rsidR="0008337E" w:rsidP="00EB6168" w:rsidRDefault="0008337E">
      <w:pPr>
        <w:rPr>
          <w:rFonts w:ascii="Arial" w:hAnsi="Arial" w:cs="Arial"/>
        </w:rPr>
      </w:pPr>
    </w:p>
    <w:p w:rsidRPr="008937E3" w:rsidR="00EB6168" w:rsidP="00EB6168" w:rsidRDefault="00EB6168">
      <w:pPr>
        <w:rPr>
          <w:rFonts w:ascii="Arial" w:hAnsi="Arial" w:cs="Arial"/>
        </w:rPr>
      </w:pPr>
      <w:r w:rsidRPr="008937E3">
        <w:rPr>
          <w:rFonts w:ascii="Arial" w:hAnsi="Arial" w:cs="Arial"/>
        </w:rPr>
        <w:t>Dna:</w:t>
      </w:r>
    </w:p>
    <w:p w:rsidRPr="008937E3" w:rsidR="005D099F" w:rsidP="005D099F" w:rsidRDefault="005D099F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1. Dužnik </w:t>
      </w:r>
    </w:p>
    <w:p w:rsidRPr="008937E3" w:rsidR="005D099F" w:rsidP="005D099F" w:rsidRDefault="005D099F">
      <w:pPr>
        <w:rPr>
          <w:rFonts w:ascii="Arial" w:hAnsi="Arial" w:cs="Arial"/>
        </w:rPr>
      </w:pPr>
      <w:r w:rsidRPr="008937E3">
        <w:rPr>
          <w:rFonts w:ascii="Arial" w:hAnsi="Arial" w:cs="Arial"/>
        </w:rPr>
        <w:t>2. Zakonski zastupnik dužnika</w:t>
      </w:r>
    </w:p>
    <w:p w:rsidRPr="008937E3" w:rsidR="00EB6168" w:rsidP="005D099F" w:rsidRDefault="005D099F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3. </w:t>
      </w:r>
      <w:r w:rsidRPr="008937E3" w:rsidR="00EB6168">
        <w:rPr>
          <w:rFonts w:ascii="Arial" w:hAnsi="Arial" w:cs="Arial"/>
        </w:rPr>
        <w:t>FINA</w:t>
      </w:r>
    </w:p>
    <w:p w:rsidRPr="008937E3" w:rsidR="005D099F" w:rsidP="005D099F" w:rsidRDefault="005D099F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4. Stečajni upravitelj </w:t>
      </w:r>
      <w:r w:rsidRPr="008937E3" w:rsidR="008937E3">
        <w:rPr>
          <w:rFonts w:ascii="Arial" w:hAnsi="Arial" w:cs="Arial"/>
        </w:rPr>
        <w:t>Karlo Goričanec, Zagreb, Dobri dol 41</w:t>
      </w:r>
    </w:p>
    <w:p w:rsidRPr="008937E3" w:rsidR="005D099F" w:rsidP="005D099F" w:rsidRDefault="005D099F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5. Porezna uprava, </w:t>
      </w:r>
      <w:r w:rsidRPr="008937E3" w:rsidR="006A6553">
        <w:rPr>
          <w:rFonts w:ascii="Arial" w:hAnsi="Arial" w:cs="Arial"/>
        </w:rPr>
        <w:t>Područni ured Zagreb</w:t>
      </w:r>
    </w:p>
    <w:p w:rsidRPr="008937E3" w:rsidR="00EB6168" w:rsidP="005D099F" w:rsidRDefault="005D099F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6. </w:t>
      </w:r>
      <w:r w:rsidRPr="008937E3" w:rsidR="00EB6168">
        <w:rPr>
          <w:rFonts w:ascii="Arial" w:hAnsi="Arial" w:cs="Arial"/>
        </w:rPr>
        <w:t xml:space="preserve">Ministarstvo pravosuđa RH </w:t>
      </w:r>
      <w:r w:rsidRPr="008937E3" w:rsidR="003428E8">
        <w:rPr>
          <w:rFonts w:ascii="Arial" w:hAnsi="Arial" w:cs="Arial"/>
        </w:rPr>
        <w:t xml:space="preserve"> </w:t>
      </w:r>
    </w:p>
    <w:p w:rsidRPr="008937E3" w:rsidR="00EB6168" w:rsidP="005D099F" w:rsidRDefault="00F24264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7. </w:t>
      </w:r>
      <w:r w:rsidRPr="008937E3" w:rsidR="00AE50B4">
        <w:rPr>
          <w:rFonts w:ascii="Arial" w:hAnsi="Arial" w:cs="Arial"/>
        </w:rPr>
        <w:t>S</w:t>
      </w:r>
      <w:r w:rsidRPr="008937E3" w:rsidR="00EB6168">
        <w:rPr>
          <w:rFonts w:ascii="Arial" w:hAnsi="Arial" w:cs="Arial"/>
        </w:rPr>
        <w:t>udski registar, elektronski i neposredno po pravomoćnosti</w:t>
      </w:r>
    </w:p>
    <w:p w:rsidRPr="008937E3" w:rsidR="00EB6168" w:rsidP="005D099F" w:rsidRDefault="00F24264">
      <w:pPr>
        <w:rPr>
          <w:rFonts w:ascii="Arial" w:hAnsi="Arial" w:cs="Arial"/>
        </w:rPr>
      </w:pPr>
      <w:r w:rsidRPr="008937E3">
        <w:rPr>
          <w:rFonts w:ascii="Arial" w:hAnsi="Arial" w:cs="Arial"/>
        </w:rPr>
        <w:t xml:space="preserve">8. </w:t>
      </w:r>
      <w:r w:rsidRPr="008937E3" w:rsidR="00DA58B7">
        <w:rPr>
          <w:rFonts w:ascii="Arial" w:hAnsi="Arial" w:cs="Arial"/>
        </w:rPr>
        <w:t xml:space="preserve">Mrežna stranica </w:t>
      </w:r>
      <w:r w:rsidRPr="008937E3" w:rsidR="00EB6168">
        <w:rPr>
          <w:rFonts w:ascii="Arial" w:hAnsi="Arial" w:cs="Arial"/>
        </w:rPr>
        <w:t>e-</w:t>
      </w:r>
      <w:r w:rsidRPr="008937E3" w:rsidR="00DA58B7">
        <w:rPr>
          <w:rFonts w:ascii="Arial" w:hAnsi="Arial" w:cs="Arial"/>
        </w:rPr>
        <w:t>O</w:t>
      </w:r>
      <w:r w:rsidRPr="008937E3" w:rsidR="00EB6168">
        <w:rPr>
          <w:rFonts w:ascii="Arial" w:hAnsi="Arial" w:cs="Arial"/>
        </w:rPr>
        <w:t>glasna ploča suda</w:t>
      </w:r>
    </w:p>
    <w:p w:rsidRPr="008937E3" w:rsidR="005D099F" w:rsidRDefault="005D099F">
      <w:pPr>
        <w:rPr>
          <w:rFonts w:ascii="Arial" w:hAnsi="Arial" w:cs="Arial"/>
        </w:rPr>
      </w:pPr>
    </w:p>
    <w:sectPr w:rsidRPr="008937E3" w:rsidR="005D099F" w:rsidSect="00677724">
      <w:headerReference w:type="even" r:id="rId10"/>
      <w:headerReference w:type="default" r:id="rId11"/>
      <w:pgSz w:w="11906" w:h="16838" w:code="9"/>
      <w:pgMar w:top="1701" w:right="1417" w:bottom="22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791B" w:rsidRDefault="0094791B">
      <w:r>
        <w:separator/>
      </w:r>
    </w:p>
  </w:endnote>
  <w:endnote w:type="continuationSeparator" w:id="0">
    <w:p w:rsidR="0094791B" w:rsidRDefault="0094791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791B" w:rsidRDefault="0094791B">
      <w:r>
        <w:separator/>
      </w:r>
    </w:p>
  </w:footnote>
  <w:footnote w:type="continuationSeparator" w:id="0">
    <w:p w:rsidR="0094791B" w:rsidRDefault="0094791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4E6C" w:rsidP="003746BE" w:rsidRDefault="00874E6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4E6C" w:rsidRDefault="00874E6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4E6C" w:rsidP="003746BE" w:rsidRDefault="00874E6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57A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874E6C" w:rsidP="00D841E6" w:rsidRDefault="00575949">
    <w:pPr>
      <w:pStyle w:val="Zaglavlje"/>
      <w:jc w:val="right"/>
    </w:pPr>
    <w:r w:rsidRPr="00575949">
      <w:rPr>
        <w:rFonts w:ascii="Arial" w:hAnsi="Arial" w:cs="Arial"/>
      </w:rPr>
      <w:t>4 St-19</w:t>
    </w:r>
    <w:r>
      <w:rPr>
        <w:rFonts w:ascii="Arial" w:hAnsi="Arial" w:cs="Arial"/>
      </w:rPr>
      <w:t>8</w:t>
    </w:r>
    <w:r w:rsidR="00FE372F">
      <w:rPr>
        <w:rFonts w:ascii="Arial" w:hAnsi="Arial" w:cs="Arial"/>
      </w:rPr>
      <w:t>4</w:t>
    </w:r>
    <w:r w:rsidRPr="00575949">
      <w:rPr>
        <w:rFonts w:ascii="Arial" w:hAnsi="Arial" w:cs="Arial"/>
      </w:rPr>
      <w:t>/2020-</w:t>
    </w:r>
    <w:r w:rsidR="00FE372F">
      <w:rPr>
        <w:rFonts w:ascii="Arial" w:hAnsi="Arial" w:cs="Arial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820A61"/>
    <w:multiLevelType w:val="hybridMultilevel"/>
    <w:tmpl w:val="B600A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05E36"/>
    <w:multiLevelType w:val="hybridMultilevel"/>
    <w:tmpl w:val="1C4609A6"/>
    <w:lvl w:ilvl="0" w:tplc="77D6B35E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CF673F"/>
    <w:multiLevelType w:val="hybridMultilevel"/>
    <w:tmpl w:val="34DE84E0"/>
    <w:lvl w:ilvl="0" w:tplc="2EAC0252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32"/>
    <w:rsid w:val="00014421"/>
    <w:rsid w:val="000229C0"/>
    <w:rsid w:val="0003393B"/>
    <w:rsid w:val="0008337E"/>
    <w:rsid w:val="000858AE"/>
    <w:rsid w:val="000B4426"/>
    <w:rsid w:val="000C11E0"/>
    <w:rsid w:val="000D0275"/>
    <w:rsid w:val="000E557A"/>
    <w:rsid w:val="000E6BFB"/>
    <w:rsid w:val="000E7C58"/>
    <w:rsid w:val="000F0097"/>
    <w:rsid w:val="000F0A0A"/>
    <w:rsid w:val="0010495D"/>
    <w:rsid w:val="0014159D"/>
    <w:rsid w:val="00142C81"/>
    <w:rsid w:val="001609A9"/>
    <w:rsid w:val="00191059"/>
    <w:rsid w:val="002102AE"/>
    <w:rsid w:val="00217CDB"/>
    <w:rsid w:val="00237890"/>
    <w:rsid w:val="00240DD3"/>
    <w:rsid w:val="00256567"/>
    <w:rsid w:val="0027227B"/>
    <w:rsid w:val="0027745F"/>
    <w:rsid w:val="00277F8E"/>
    <w:rsid w:val="0028644D"/>
    <w:rsid w:val="00295F32"/>
    <w:rsid w:val="002D16B2"/>
    <w:rsid w:val="002D49A0"/>
    <w:rsid w:val="002E2556"/>
    <w:rsid w:val="003126C7"/>
    <w:rsid w:val="003428E8"/>
    <w:rsid w:val="00343119"/>
    <w:rsid w:val="003450AE"/>
    <w:rsid w:val="003746BE"/>
    <w:rsid w:val="003A70A1"/>
    <w:rsid w:val="003B053B"/>
    <w:rsid w:val="003C32B3"/>
    <w:rsid w:val="003F3D73"/>
    <w:rsid w:val="0041329F"/>
    <w:rsid w:val="00416614"/>
    <w:rsid w:val="0045631B"/>
    <w:rsid w:val="004B0E11"/>
    <w:rsid w:val="004B4514"/>
    <w:rsid w:val="004B512C"/>
    <w:rsid w:val="004D27C4"/>
    <w:rsid w:val="004D7DF4"/>
    <w:rsid w:val="00505FF2"/>
    <w:rsid w:val="00521275"/>
    <w:rsid w:val="0052484C"/>
    <w:rsid w:val="0053264E"/>
    <w:rsid w:val="005454C6"/>
    <w:rsid w:val="0057485D"/>
    <w:rsid w:val="00575949"/>
    <w:rsid w:val="00582442"/>
    <w:rsid w:val="00582FAC"/>
    <w:rsid w:val="00585480"/>
    <w:rsid w:val="005A1C82"/>
    <w:rsid w:val="005B101E"/>
    <w:rsid w:val="005D099F"/>
    <w:rsid w:val="006038A5"/>
    <w:rsid w:val="00610066"/>
    <w:rsid w:val="00610CE8"/>
    <w:rsid w:val="00635AF7"/>
    <w:rsid w:val="00652AC8"/>
    <w:rsid w:val="00677724"/>
    <w:rsid w:val="0068206A"/>
    <w:rsid w:val="00683588"/>
    <w:rsid w:val="00687373"/>
    <w:rsid w:val="006932F0"/>
    <w:rsid w:val="006A6553"/>
    <w:rsid w:val="006D3DDF"/>
    <w:rsid w:val="006E7C62"/>
    <w:rsid w:val="0072132F"/>
    <w:rsid w:val="007402ED"/>
    <w:rsid w:val="007429CF"/>
    <w:rsid w:val="00756733"/>
    <w:rsid w:val="00757A14"/>
    <w:rsid w:val="007668DE"/>
    <w:rsid w:val="007716C7"/>
    <w:rsid w:val="00787321"/>
    <w:rsid w:val="007C101E"/>
    <w:rsid w:val="007C1CC0"/>
    <w:rsid w:val="007D0F77"/>
    <w:rsid w:val="00837D2F"/>
    <w:rsid w:val="00874E6C"/>
    <w:rsid w:val="008937E3"/>
    <w:rsid w:val="008939A2"/>
    <w:rsid w:val="008C53CF"/>
    <w:rsid w:val="008E4574"/>
    <w:rsid w:val="008F5E8C"/>
    <w:rsid w:val="009037E6"/>
    <w:rsid w:val="00917168"/>
    <w:rsid w:val="00924530"/>
    <w:rsid w:val="0092537E"/>
    <w:rsid w:val="0094791B"/>
    <w:rsid w:val="0096700A"/>
    <w:rsid w:val="009A0E71"/>
    <w:rsid w:val="009D3361"/>
    <w:rsid w:val="00A002C1"/>
    <w:rsid w:val="00A40EEE"/>
    <w:rsid w:val="00A41766"/>
    <w:rsid w:val="00A5385E"/>
    <w:rsid w:val="00A73373"/>
    <w:rsid w:val="00A775BF"/>
    <w:rsid w:val="00A92B9C"/>
    <w:rsid w:val="00A940BE"/>
    <w:rsid w:val="00AC3E6B"/>
    <w:rsid w:val="00AD4334"/>
    <w:rsid w:val="00AD755D"/>
    <w:rsid w:val="00AE50B4"/>
    <w:rsid w:val="00B1314F"/>
    <w:rsid w:val="00B1733C"/>
    <w:rsid w:val="00B226D1"/>
    <w:rsid w:val="00B4289A"/>
    <w:rsid w:val="00B52D06"/>
    <w:rsid w:val="00B71F98"/>
    <w:rsid w:val="00B926FB"/>
    <w:rsid w:val="00BA5EF8"/>
    <w:rsid w:val="00BD5572"/>
    <w:rsid w:val="00BE3247"/>
    <w:rsid w:val="00BF6514"/>
    <w:rsid w:val="00C204E0"/>
    <w:rsid w:val="00C639E5"/>
    <w:rsid w:val="00C71EBE"/>
    <w:rsid w:val="00C82C2F"/>
    <w:rsid w:val="00C91084"/>
    <w:rsid w:val="00CA141A"/>
    <w:rsid w:val="00CB6C29"/>
    <w:rsid w:val="00D22802"/>
    <w:rsid w:val="00D46442"/>
    <w:rsid w:val="00D55A4F"/>
    <w:rsid w:val="00D841E6"/>
    <w:rsid w:val="00D910B0"/>
    <w:rsid w:val="00DA58B7"/>
    <w:rsid w:val="00DB38B6"/>
    <w:rsid w:val="00DE7512"/>
    <w:rsid w:val="00DF1B94"/>
    <w:rsid w:val="00E14504"/>
    <w:rsid w:val="00E4118D"/>
    <w:rsid w:val="00E46036"/>
    <w:rsid w:val="00E52003"/>
    <w:rsid w:val="00E57CD3"/>
    <w:rsid w:val="00E6261A"/>
    <w:rsid w:val="00E979A8"/>
    <w:rsid w:val="00EA1F47"/>
    <w:rsid w:val="00EA5851"/>
    <w:rsid w:val="00EB6168"/>
    <w:rsid w:val="00EC0AAF"/>
    <w:rsid w:val="00EE244B"/>
    <w:rsid w:val="00EF0368"/>
    <w:rsid w:val="00EF5074"/>
    <w:rsid w:val="00F11929"/>
    <w:rsid w:val="00F17825"/>
    <w:rsid w:val="00F2244C"/>
    <w:rsid w:val="00F24264"/>
    <w:rsid w:val="00F4567B"/>
    <w:rsid w:val="00F60419"/>
    <w:rsid w:val="00F746A9"/>
    <w:rsid w:val="00F86FC3"/>
    <w:rsid w:val="00FA4621"/>
    <w:rsid w:val="00FB5822"/>
    <w:rsid w:val="00FD77F0"/>
    <w:rsid w:val="00FE372F"/>
    <w:rsid w:val="00FE540F"/>
    <w:rsid w:val="00FF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D27C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4D27C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D27C4"/>
  </w:style>
  <w:style w:type="paragraph" w:styleId="Podnoje">
    <w:name w:val="footer"/>
    <w:basedOn w:val="Normal"/>
    <w:rsid w:val="004D27C4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B4426"/>
    <w:pPr>
      <w:ind w:left="720"/>
      <w:contextualSpacing/>
    </w:pPr>
  </w:style>
  <w:style w:type="paragraph" w:styleId="Default" w:customStyle="true">
    <w:name w:val="Default"/>
    <w:rsid w:val="00582FA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E55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55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557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557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557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customStyle="1" w:styleId="Default" w:type="paragraph">
    <w:name w:val="Default"/>
    <w:rsid w:val="00582FA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5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57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57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57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9221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09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2021.</izvorni_sadrzaj>
    <derivirana_varijabla naziv="DomainObject.DatumDonosenjaOdluke_1">17.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prosinca 2020.</izvorni_sadrzaj>
    <derivirana_varijabla naziv="DomainObject.Predmet.DatumIzradeOptuznogAkta_1">24. prosinca 2020.</derivirana_varijabla>
  </DomainObject.Predmet.DatumIzradeOptuznogAkta>
  <DomainObject.Predmet.DatumIzradeOptuznogAktaFormated>
    <izvorni_sadrzaj>24.12.2020.</izvorni_sadrzaj>
    <derivirana_varijabla naziv="DomainObject.Predmet.DatumIzradeOptuznogAktaFormated_1">24.12.2020.</derivirana_varijabla>
  </DomainObject.Predmet.DatumIzradeOptuznogAktaFormated>
  <DomainObject.Predmet.DatumOsnivanja>
    <izvorni_sadrzaj>29. prosinca 2020.</izvorni_sadrzaj>
    <derivirana_varijabla naziv="DomainObject.Predmet.DatumOsnivanja_1">29.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prosinca 2020.</izvorni_sadrzaj>
    <derivirana_varijabla naziv="DomainObject.Predmet.DatumPrimitkaOptuznogAkta_1">24.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St-1984/2020</izvorni_sadrzaj>
    <derivirana_varijabla naziv="DomainObject.Predmet.OznakaBroj_1">St-1984/2020</derivirana_varijabla>
  </DomainObject.Predmet.OznakaBroj>
  <DomainObject.Predmet.OznakaBrojOptuznogAkta>
    <izvorni_sadrzaj>04-06-20-3288</izvorni_sadrzaj>
    <derivirana_varijabla naziv="DomainObject.Predmet.OznakaBrojOptuznogAkta_1">04-06-20-3288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in the SKY d.o.o.</izvorni_sadrzaj>
    <derivirana_varijabla naziv="DomainObject.Predmet.ProtustrankaFormated_1">  JET in the SKY d.o.o.</derivirana_varijabla>
  </DomainObject.Predmet.ProtustrankaFormated>
  <DomainObject.Predmet.ProtustrankaFormatedOIB>
    <izvorni_sadrzaj>  JET in the SKY d.o.o., OIB 52987068168</izvorni_sadrzaj>
    <derivirana_varijabla naziv="DomainObject.Predmet.ProtustrankaFormatedOIB_1">  JET in the SKY d.o.o., OIB 52987068168</derivirana_varijabla>
  </DomainObject.Predmet.ProtustrankaFormatedOIB>
  <DomainObject.Predmet.ProtustrankaFormatedWithAdress>
    <izvorni_sadrzaj> JET in the SKY d.o.o., Bolnička cesta 96, 10000 Zagreb</izvorni_sadrzaj>
    <derivirana_varijabla naziv="DomainObject.Predmet.ProtustrankaFormatedWithAdress_1"> JET in the SKY d.o.o., Bolnička cesta 96, 10000 Zagreb</derivirana_varijabla>
  </DomainObject.Predmet.ProtustrankaFormatedWithAdress>
  <DomainObject.Predmet.ProtustrankaFormatedWithAdressOIB>
    <izvorni_sadrzaj> JET in the SKY d.o.o., OIB 52987068168, Bolnička cesta 96, 10000 Zagreb</izvorni_sadrzaj>
    <derivirana_varijabla naziv="DomainObject.Predmet.ProtustrankaFormatedWithAdressOIB_1"> JET in the SKY d.o.o., OIB 52987068168, Bolnička cesta 96, 10000 Zagreb</derivirana_varijabla>
  </DomainObject.Predmet.ProtustrankaFormatedWithAdressOIB>
  <DomainObject.Predmet.ProtustrankaWithAdress>
    <izvorni_sadrzaj>JET in the SKY d.o.o. Bolnička cesta 96, 10000 Zagreb</izvorni_sadrzaj>
    <derivirana_varijabla naziv="DomainObject.Predmet.ProtustrankaWithAdress_1">JET in the SKY d.o.o. Bolnička cesta 96, 10000 Zagreb</derivirana_varijabla>
  </DomainObject.Predmet.ProtustrankaWithAdress>
  <DomainObject.Predmet.ProtustrankaWithAdressOIB>
    <izvorni_sadrzaj>JET in the SKY d.o.o., OIB 52987068168, Bolnička cesta 96, 10000 Zagreb</izvorni_sadrzaj>
    <derivirana_varijabla naziv="DomainObject.Predmet.ProtustrankaWithAdressOIB_1">JET in the SKY d.o.o., OIB 52987068168, Bolnička cesta 96, 10000 Zagreb</derivirana_varijabla>
  </DomainObject.Predmet.ProtustrankaWithAdressOIB>
  <DomainObject.Predmet.ProtustrankaNazivFormated>
    <izvorni_sadrzaj>JET in the SKY d.o.o.</izvorni_sadrzaj>
    <derivirana_varijabla naziv="DomainObject.Predmet.ProtustrankaNazivFormated_1">JET in the SKY d.o.o.</derivirana_varijabla>
  </DomainObject.Predmet.ProtustrankaNazivFormated>
  <DomainObject.Predmet.ProtustrankaNazivFormatedOIB>
    <izvorni_sadrzaj>JET in the SKY d.o.o., OIB 52987068168</izvorni_sadrzaj>
    <derivirana_varijabla naziv="DomainObject.Predmet.ProtustrankaNazivFormatedOIB_1">JET in the SKY d.o.o., OIB 52987068168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JET in the SKY d.o.o.</item>
    </izvorni_sadrzaj>
    <derivirana_varijabla naziv="DomainObject.Predmet.ProtuStrankaListFormated_1">
      <item>JET in the SKY d.o.o.</item>
    </derivirana_varijabla>
  </DomainObject.Predmet.ProtuStrankaListFormated>
  <DomainObject.Predmet.ProtuStrankaListFormatedOIB>
    <izvorni_sadrzaj>
      <item>JET in the SKY d.o.o., OIB 52987068168</item>
    </izvorni_sadrzaj>
    <derivirana_varijabla naziv="DomainObject.Predmet.ProtuStrankaListFormatedOIB_1">
      <item>JET in the SKY d.o.o., OIB 52987068168</item>
    </derivirana_varijabla>
  </DomainObject.Predmet.ProtuStrankaListFormatedOIB>
  <DomainObject.Predmet.ProtuStrankaListFormatedWithAdress>
    <izvorni_sadrzaj>
      <item>JET in the SKY d.o.o., Bolnička cesta 96, 10000 Zagreb</item>
    </izvorni_sadrzaj>
    <derivirana_varijabla naziv="DomainObject.Predmet.ProtuStrankaListFormatedWithAdress_1">
      <item>JET in the SKY d.o.o., Bolnička cesta 96, 10000 Zagreb</item>
    </derivirana_varijabla>
  </DomainObject.Predmet.ProtuStrankaListFormatedWithAdress>
  <DomainObject.Predmet.ProtuStrankaListFormatedWithAdressOIB>
    <izvorni_sadrzaj>
      <item>JET in the SKY d.o.o., OIB 52987068168, Bolnička cesta 96, 10000 Zagreb</item>
    </izvorni_sadrzaj>
    <derivirana_varijabla naziv="DomainObject.Predmet.ProtuStrankaListFormatedWithAdressOIB_1">
      <item>JET in the SKY d.o.o., OIB 52987068168, Bolnička cesta 96, 10000 Zagreb</item>
    </derivirana_varijabla>
  </DomainObject.Predmet.ProtuStrankaListFormatedWithAdressOIB>
  <DomainObject.Predmet.ProtuStrankaListNazivFormated>
    <izvorni_sadrzaj>
      <item>JET in the SKY d.o.o.</item>
    </izvorni_sadrzaj>
    <derivirana_varijabla naziv="DomainObject.Predmet.ProtuStrankaListNazivFormated_1">
      <item>JET in the SKY d.o.o.</item>
    </derivirana_varijabla>
  </DomainObject.Predmet.ProtuStrankaListNazivFormated>
  <DomainObject.Predmet.ProtuStrankaListNazivFormatedOIB>
    <izvorni_sadrzaj>
      <item>JET in the SKY d.o.o., OIB 52987068168</item>
    </izvorni_sadrzaj>
    <derivirana_varijabla naziv="DomainObject.Predmet.ProtuStrankaListNazivFormatedOIB_1">
      <item>JET in the SKY d.o.o., OIB 52987068168</item>
    </derivirana_varijabla>
  </DomainObject.Predmet.ProtuStrankaListNazivFormatedOIB>
  <DomainObject.Predmet.OstaliListFormated>
    <izvorni_sadrzaj>
      <item>Nika Šarunić</item>
      <item>Julian Jordane Marteau</item>
    </izvorni_sadrzaj>
    <derivirana_varijabla naziv="DomainObject.Predmet.OstaliListFormated_1">
      <item>Nika Šarunić</item>
      <item>Julian Jordane Marteau</item>
    </derivirana_varijabla>
  </DomainObject.Predmet.OstaliListFormated>
  <DomainObject.Predmet.OstaliListFormatedOIB>
    <izvorni_sadrzaj>
      <item>Nika Šarunić, OIB 15625842510</item>
      <item>Julian Jordane Marteau, OIB 15314702049</item>
    </izvorni_sadrzaj>
    <derivirana_varijabla naziv="DomainObject.Predmet.OstaliListFormatedOIB_1">
      <item>Nika Šarunić, OIB 15625842510</item>
      <item>Julian Jordane Marteau, OIB 15314702049</item>
    </derivirana_varijabla>
  </DomainObject.Predmet.OstaliListFormatedOIB>
  <DomainObject.Predmet.OstaliListFormatedWithAdress>
    <izvorni_sadrzaj>
      <item>Nika Šarunić, Šublinov Brijeg 62, 10000 Zagreb</item>
      <item>Julian Jordane Marteau, Ul.bernarda Bernardi 96, 20260 Korčula</item>
    </izvorni_sadrzaj>
    <derivirana_varijabla naziv="DomainObject.Predmet.OstaliListFormatedWithAdress_1">
      <item>Nika Šarunić, Šublinov Brijeg 62, 10000 Zagreb</item>
      <item>Julian Jordane Marteau, Ul.bernarda Bernardi 96, 20260 Korčula</item>
    </derivirana_varijabla>
  </DomainObject.Predmet.OstaliListFormatedWithAdress>
  <DomainObject.Predmet.OstaliListFormatedWithAdressOIB>
    <izvorni_sadrzaj>
      <item>Nika Šarunić, OIB 15625842510, Šublinov Brijeg 62, 10000 Zagreb</item>
      <item>Julian Jordane Marteau, OIB 15314702049, Ul.bernarda Bernardi 96, 20260 Korčula</item>
    </izvorni_sadrzaj>
    <derivirana_varijabla naziv="DomainObject.Predmet.OstaliListFormatedWithAdressOIB_1">
      <item>Nika Šarunić, OIB 15625842510, Šublinov Brijeg 62, 10000 Zagreb</item>
      <item>Julian Jordane Marteau, OIB 15314702049, Ul.bernarda Bernardi 96, 20260 Korčula</item>
    </derivirana_varijabla>
  </DomainObject.Predmet.OstaliListFormatedWithAdressOIB>
  <DomainObject.Predmet.OstaliListNazivFormated>
    <izvorni_sadrzaj>
      <item>Nika Šarunić</item>
      <item>Julian Jordane Marteau</item>
    </izvorni_sadrzaj>
    <derivirana_varijabla naziv="DomainObject.Predmet.OstaliListNazivFormated_1">
      <item>Nika Šarunić</item>
      <item>Julian Jordane Marteau</item>
    </derivirana_varijabla>
  </DomainObject.Predmet.OstaliListNazivFormated>
  <DomainObject.Predmet.OstaliListNazivFormatedOIB>
    <izvorni_sadrzaj>
      <item>Nika Šarunić, OIB 15625842510</item>
      <item>Julian Jordane Marteau, OIB 15314702049</item>
    </izvorni_sadrzaj>
    <derivirana_varijabla naziv="DomainObject.Predmet.OstaliListNazivFormatedOIB_1">
      <item>Nika Šarunić, OIB 15625842510</item>
      <item>Julian Jordane Marteau, OIB 15314702049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rujna 2021.</izvorni_sadrzaj>
    <derivirana_varijabla naziv="DomainObject.Datum_1">17. rujna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JET in the SKY d.o.o.</izvorni_sadrzaj>
    <derivirana_varijabla naziv="DomainObject.Predmet.ProtustrankaIDrugi_1">JET in the SKY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JET in the SKY d.o.o., OIB 52987068168, Bolnička cesta 96, 10000 Zagreb</izvorni_sadrzaj>
    <derivirana_varijabla naziv="DomainObject.Predmet.ProtustrankaIDrugiAdressOIB_1">JET in the SKY d.o.o., OIB 52987068168, Bolnička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in the SKY d.o.o.</item>
      <item>Financijska agencija</item>
      <item>Nika Šarunić</item>
      <item>Julian Jordane Marteau</item>
    </izvorni_sadrzaj>
    <derivirana_varijabla naziv="DomainObject.Predmet.SudioniciListNaziv_1">
      <item>JET in the SKY d.o.o.</item>
      <item>Financijska agencija</item>
      <item>Nika Šarunić</item>
      <item>Julian Jordane Marteau</item>
    </derivirana_varijabla>
  </DomainObject.Predmet.SudioniciListNaziv>
  <DomainObject.Predmet.SudioniciListAdressOIB>
    <izvorni_sadrzaj>
      <item>JET in the SKY d.o.o., OIB 52987068168, Bolnička cesta 96,10000 Zagreb</item>
      <item>Financijska agencija, OIB 85821130368, TRG SVIBANJSKIH ŽRTAVA 1995. 1,10000 Zagreb</item>
      <item>Nika Šarunić, OIB 15625842510, Šublinov Brijeg 62,10000 Zagreb</item>
      <item>Julian Jordane Marteau, OIB 15314702049, Ul.bernarda Bernardi 96,20260 Korčula</item>
    </izvorni_sadrzaj>
    <derivirana_varijabla naziv="DomainObject.Predmet.SudioniciListAdressOIB_1">
      <item>JET in the SKY d.o.o., OIB 52987068168, Bolnička cesta 96,10000 Zagreb</item>
      <item>Financijska agencija, OIB 85821130368, TRG SVIBANJSKIH ŽRTAVA 1995. 1,10000 Zagreb</item>
      <item>Nika Šarunić, OIB 15625842510, Šublinov Brijeg 62,10000 Zagreb</item>
      <item>Julian Jordane Marteau, OIB 15314702049, Ul.bernarda Bernardi 96,20260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52987068168</item>
      <item>, OIB 85821130368</item>
      <item>, OIB 15625842510</item>
      <item>, OIB 15314702049</item>
    </izvorni_sadrzaj>
    <derivirana_varijabla naziv="DomainObject.Predmet.SudioniciListNazivOIB_1">
      <item>, OIB 52987068168</item>
      <item>, OIB 85821130368</item>
      <item>, OIB 15625842510</item>
      <item>, OIB 15314702049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Dobri dol 41, 10000 Zagreb</item>
    </izvorni_sadrzaj>
    <derivirana_varijabla naziv="DomainObject.Predmet.StecajniUpraviteljiListAddressOIB_1">
      <item>Karlo Goričanec, OIB 54298525695, Dobri dol 41,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veljače 2021.</izvorni_sadrzaj>
    <derivirana_varijabla naziv="DomainObject.PredzadnjaOdlukaIzPredmeta.DatumDonosenjaOdluke_1">24. veljače 2021.</derivirana_varijabla>
  </DomainObject.PredzadnjaOdlukaIzPredmeta.DatumDonosenjaOdluke>
  <DomainObject.PredzadnjaOdlukaIzPredmeta.Oznaka>
    <izvorni_sadrzaj>St-1984/2020-3</izvorni_sadrzaj>
    <derivirana_varijabla naziv="DomainObject.PredzadnjaOdlukaIzPredmeta.Oznaka_1">St-1984/2020-3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2020.</izvorni_sadrzaj>
    <derivirana_varijabla naziv="DomainObject.Predmet.DatumPocetkaProcesa_1">29.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652</properties:Words>
  <properties:Characters>3369</properties:Characters>
  <properties:Lines>111</properties:Lines>
  <properties:Paragraphs>36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4St-1855/13</vt:lpstr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2021-09-17T07:41:00Z</dcterms:created>
  <dc:creator>gboljkovac</dc:creator>
  <cp:lastModifiedBy>Renata Klokočki</cp:lastModifiedBy>
  <cp:lastPrinted>2016-03-21T09:59:00Z</cp:lastPrinted>
  <dcterms:modified xmlns:xsi="http://www.w3.org/2001/XMLSchema-instance" xsi:type="dcterms:W3CDTF">2021-09-17T07:43:00Z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(RJEŠENJE-otvaranje i zaključenje-nema imovine-St-1984-2020.--Karlo Goričanec.docx)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